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E23B9" w14:textId="77777777" w:rsidR="00DD41EE" w:rsidRDefault="00DD41EE" w:rsidP="00DD4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SHIPHERD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23ED20EA" w14:textId="77777777" w:rsidR="00DD41EE" w:rsidRDefault="00DD41EE" w:rsidP="00DD4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Tamworth, Warwickshire. Yeoman.</w:t>
      </w:r>
    </w:p>
    <w:p w14:paraId="5B146708" w14:textId="77777777" w:rsidR="00DD41EE" w:rsidRDefault="00DD41EE" w:rsidP="00DD41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C17653" w14:textId="77777777" w:rsidR="00DD41EE" w:rsidRDefault="00DD41EE" w:rsidP="00DD41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E50E83" w14:textId="77777777" w:rsidR="00DD41EE" w:rsidRDefault="00DD41EE" w:rsidP="00DD4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1E6AB8EB" w14:textId="77777777" w:rsidR="00DD41EE" w:rsidRDefault="00DD41EE" w:rsidP="00DD4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F44D6A0" w14:textId="77777777" w:rsidR="00DD41EE" w:rsidRDefault="00DD41EE" w:rsidP="00DD41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EAAE5D" w14:textId="77777777" w:rsidR="00DD41EE" w:rsidRDefault="00DD41EE" w:rsidP="00DD41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2FF189" w14:textId="77777777" w:rsidR="00DD41EE" w:rsidRDefault="00DD41EE" w:rsidP="00DD4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January 2022</w:t>
      </w:r>
    </w:p>
    <w:p w14:paraId="36A0BFE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B3F3B" w14:textId="77777777" w:rsidR="00DD41EE" w:rsidRDefault="00DD41EE" w:rsidP="009139A6">
      <w:r>
        <w:separator/>
      </w:r>
    </w:p>
  </w:endnote>
  <w:endnote w:type="continuationSeparator" w:id="0">
    <w:p w14:paraId="0EC2CD8F" w14:textId="77777777" w:rsidR="00DD41EE" w:rsidRDefault="00DD41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BE6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0B36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E0E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FD731" w14:textId="77777777" w:rsidR="00DD41EE" w:rsidRDefault="00DD41EE" w:rsidP="009139A6">
      <w:r>
        <w:separator/>
      </w:r>
    </w:p>
  </w:footnote>
  <w:footnote w:type="continuationSeparator" w:id="0">
    <w:p w14:paraId="2D4512D7" w14:textId="77777777" w:rsidR="00DD41EE" w:rsidRDefault="00DD41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44C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07C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513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1E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41E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43D91"/>
  <w15:chartTrackingRefBased/>
  <w15:docId w15:val="{90A1766E-0553-43ED-8C5F-7311D11E3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D41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2022-01-30T21:43:00Z</dcterms:created>
  <dcterms:modified xsi:type="dcterms:W3CDTF">2022-01-30T21:43:00Z</dcterms:modified>
</cp:coreProperties>
</file>